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942AC3F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E80DBA">
        <w:rPr>
          <w:b/>
          <w:noProof/>
          <w:sz w:val="24"/>
        </w:rPr>
        <w:t>2663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0B18F6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</w:rPr>
        <w:t>Skeleton of TS 24.5</w:t>
      </w:r>
      <w:r w:rsidR="00817EC7">
        <w:rPr>
          <w:rFonts w:ascii="Arial" w:hAnsi="Arial" w:cs="Arial"/>
          <w:b/>
          <w:bCs/>
        </w:rPr>
        <w:t>14</w:t>
      </w:r>
    </w:p>
    <w:p w14:paraId="4C7F6870" w14:textId="4760B6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7C66407" w14:textId="43463E4D" w:rsidR="00817EC7" w:rsidRDefault="00817EC7" w:rsidP="00817EC7">
      <w:pPr>
        <w:tabs>
          <w:tab w:val="left" w:pos="3544"/>
        </w:tabs>
        <w:rPr>
          <w:noProof/>
          <w:lang w:val="fr-FR"/>
        </w:rPr>
      </w:pPr>
      <w:r>
        <w:rPr>
          <w:noProof/>
          <w:lang w:val="fr-FR"/>
        </w:rPr>
        <w:t>This is the cover sheet of the skeleton of TS 24.5</w:t>
      </w:r>
      <w:r w:rsidR="00EA5ABF">
        <w:rPr>
          <w:noProof/>
          <w:lang w:val="fr-FR"/>
        </w:rPr>
        <w:t>14</w:t>
      </w:r>
      <w:r>
        <w:rPr>
          <w:noProof/>
          <w:lang w:val="fr-FR"/>
        </w:rPr>
        <w:t xml:space="preserve"> provided as an attached document.</w:t>
      </w:r>
    </w:p>
    <w:p w14:paraId="20F8494C" w14:textId="77777777" w:rsidR="00817EC7" w:rsidRPr="008A5E86" w:rsidRDefault="00817EC7" w:rsidP="00817EC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209989" w14:textId="00488CC4" w:rsidR="00817EC7" w:rsidRPr="008A5E86" w:rsidRDefault="00817EC7" w:rsidP="00817EC7">
      <w:pPr>
        <w:rPr>
          <w:noProof/>
          <w:lang w:val="en-US"/>
        </w:rPr>
      </w:pPr>
      <w:r>
        <w:rPr>
          <w:noProof/>
          <w:lang w:val="en-US"/>
        </w:rPr>
        <w:t xml:space="preserve">A new TS has been allocated for the </w:t>
      </w:r>
      <w:r w:rsidR="00EA5ABF">
        <w:rPr>
          <w:noProof/>
          <w:lang w:val="en-US"/>
        </w:rPr>
        <w:t>Ranging_SL</w:t>
      </w:r>
      <w:r>
        <w:rPr>
          <w:noProof/>
          <w:lang w:val="en-US"/>
        </w:rPr>
        <w:t xml:space="preserve"> work item to provide the </w:t>
      </w:r>
      <w:r>
        <w:t>protocol</w:t>
      </w:r>
      <w:r w:rsidR="00E87744">
        <w:t>s</w:t>
      </w:r>
      <w:r w:rsidR="000C7626" w:rsidRPr="000C7626">
        <w:t xml:space="preserve"> for </w:t>
      </w:r>
      <w:r w:rsidR="00E80DBA">
        <w:t>r</w:t>
      </w:r>
      <w:r w:rsidR="000C7626" w:rsidRPr="000C7626">
        <w:t xml:space="preserve">anging based service and </w:t>
      </w:r>
      <w:r w:rsidR="00E80DBA">
        <w:t>s</w:t>
      </w:r>
      <w:r w:rsidR="000C7626" w:rsidRPr="000C7626">
        <w:t xml:space="preserve">idelink </w:t>
      </w:r>
      <w:r w:rsidR="00E80DBA">
        <w:t>p</w:t>
      </w:r>
      <w:r w:rsidR="000C7626" w:rsidRPr="000C7626">
        <w:t>ositioning in 5G system</w:t>
      </w:r>
      <w:r>
        <w:rPr>
          <w:noProof/>
          <w:lang w:val="en-US"/>
        </w:rPr>
        <w:t>, and therefore the skeleton of the new specification needs to be defined.</w:t>
      </w:r>
    </w:p>
    <w:p w14:paraId="2DAF0E10" w14:textId="77777777" w:rsidR="00817EC7" w:rsidRDefault="00817EC7" w:rsidP="00817EC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FBB47DE" w14:textId="42864275" w:rsidR="00817EC7" w:rsidRPr="008A5E86" w:rsidRDefault="00817EC7" w:rsidP="00817EC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attached skeleton of 3GPP TS 24.5</w:t>
      </w:r>
      <w:r w:rsidR="00EA5ABF">
        <w:rPr>
          <w:noProof/>
          <w:lang w:val="en-US"/>
        </w:rPr>
        <w:t>14</w:t>
      </w:r>
      <w:r>
        <w:rPr>
          <w:noProof/>
          <w:lang w:val="en-US"/>
        </w:rPr>
        <w:t xml:space="preserve"> as the version 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DF3D9" w14:textId="77777777" w:rsidR="00FD6746" w:rsidRDefault="00FD6746">
      <w:r>
        <w:separator/>
      </w:r>
    </w:p>
  </w:endnote>
  <w:endnote w:type="continuationSeparator" w:id="0">
    <w:p w14:paraId="23D09576" w14:textId="77777777" w:rsidR="00FD6746" w:rsidRDefault="00FD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E828D" w14:textId="77777777" w:rsidR="00FD6746" w:rsidRDefault="00FD6746">
      <w:r>
        <w:separator/>
      </w:r>
    </w:p>
  </w:footnote>
  <w:footnote w:type="continuationSeparator" w:id="0">
    <w:p w14:paraId="2AAFD7C8" w14:textId="77777777" w:rsidR="00FD6746" w:rsidRDefault="00FD6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C7626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5756"/>
    <w:rsid w:val="00606094"/>
    <w:rsid w:val="0061048B"/>
    <w:rsid w:val="00643317"/>
    <w:rsid w:val="00661116"/>
    <w:rsid w:val="00691F5F"/>
    <w:rsid w:val="006A6057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17EC7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4730"/>
    <w:rsid w:val="00DB72BB"/>
    <w:rsid w:val="00DC2EEA"/>
    <w:rsid w:val="00DD451E"/>
    <w:rsid w:val="00E015DE"/>
    <w:rsid w:val="00E159F8"/>
    <w:rsid w:val="00E23A56"/>
    <w:rsid w:val="00E24619"/>
    <w:rsid w:val="00E4306D"/>
    <w:rsid w:val="00E65E8A"/>
    <w:rsid w:val="00E80DBA"/>
    <w:rsid w:val="00E87744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5EC6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6746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</cp:lastModifiedBy>
  <cp:revision>3</cp:revision>
  <cp:lastPrinted>1900-01-01T00:00:00Z</cp:lastPrinted>
  <dcterms:created xsi:type="dcterms:W3CDTF">2023-04-10T11:46:00Z</dcterms:created>
  <dcterms:modified xsi:type="dcterms:W3CDTF">2023-04-19T08:38:00Z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